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561" w:rsidRPr="002043FB" w:rsidRDefault="00F44561" w:rsidP="00A00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4561" w:rsidRPr="002043FB" w:rsidRDefault="00F44561" w:rsidP="00A00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4561" w:rsidRPr="002043FB" w:rsidRDefault="00F44561" w:rsidP="002043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Ставропольский край</w:t>
      </w:r>
    </w:p>
    <w:p w:rsidR="00F44561" w:rsidRPr="002043FB" w:rsidRDefault="00F44561" w:rsidP="002043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F44561" w:rsidRPr="002043FB" w:rsidRDefault="00F44561" w:rsidP="002043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технологии</w:t>
      </w:r>
    </w:p>
    <w:p w:rsidR="00F44561" w:rsidRPr="002043FB" w:rsidRDefault="00F44561" w:rsidP="002043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2020/21 учебного года</w:t>
      </w:r>
    </w:p>
    <w:p w:rsidR="00F44561" w:rsidRPr="002043FB" w:rsidRDefault="00F44561" w:rsidP="002043FB">
      <w:pPr>
        <w:spacing w:after="0"/>
        <w:ind w:right="-286"/>
        <w:jc w:val="center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5 класс</w:t>
      </w:r>
    </w:p>
    <w:p w:rsidR="00F44561" w:rsidRPr="002043FB" w:rsidRDefault="00F44561" w:rsidP="002043FB">
      <w:pPr>
        <w:spacing w:after="0"/>
        <w:ind w:right="-286"/>
        <w:jc w:val="center"/>
        <w:rPr>
          <w:rFonts w:ascii="Times New Roman" w:hAnsi="Times New Roman"/>
          <w:sz w:val="28"/>
          <w:szCs w:val="28"/>
        </w:rPr>
      </w:pPr>
    </w:p>
    <w:p w:rsidR="00F44561" w:rsidRPr="002043FB" w:rsidRDefault="00F44561" w:rsidP="00A00AFD">
      <w:pPr>
        <w:rPr>
          <w:rFonts w:ascii="Times New Roman" w:hAnsi="Times New Roman"/>
          <w:i/>
          <w:sz w:val="28"/>
          <w:szCs w:val="28"/>
        </w:rPr>
      </w:pPr>
      <w:r w:rsidRPr="002043FB">
        <w:rPr>
          <w:rFonts w:ascii="Times New Roman" w:hAnsi="Times New Roman"/>
          <w:i/>
          <w:sz w:val="28"/>
          <w:szCs w:val="28"/>
        </w:rPr>
        <w:t xml:space="preserve"> </w:t>
      </w:r>
      <w:r w:rsidRPr="002043FB">
        <w:rPr>
          <w:rFonts w:ascii="Times New Roman" w:hAnsi="Times New Roman"/>
          <w:b/>
          <w:sz w:val="28"/>
          <w:szCs w:val="28"/>
        </w:rPr>
        <w:t xml:space="preserve">Тест </w:t>
      </w:r>
      <w:r w:rsidRPr="002043FB">
        <w:rPr>
          <w:rFonts w:ascii="Times New Roman" w:hAnsi="Times New Roman"/>
          <w:i/>
          <w:sz w:val="28"/>
          <w:szCs w:val="28"/>
        </w:rPr>
        <w:t xml:space="preserve">  ( За каждый правильный ответ 1 балл, творческое задание11 баллов.  Всего20 баллов.)</w:t>
      </w:r>
    </w:p>
    <w:p w:rsidR="00F44561" w:rsidRPr="002043FB" w:rsidRDefault="00F44561" w:rsidP="002043FB">
      <w:pPr>
        <w:pStyle w:val="ListParagraph"/>
        <w:ind w:left="0"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2043FB">
        <w:rPr>
          <w:rFonts w:ascii="Times New Roman" w:hAnsi="Times New Roman"/>
          <w:sz w:val="28"/>
          <w:szCs w:val="28"/>
        </w:rPr>
        <w:t xml:space="preserve">……………………..- оформление помещения в  определенном художественном стиле, а также внутренний вид помещения. </w:t>
      </w:r>
    </w:p>
    <w:p w:rsidR="00F44561" w:rsidRPr="002043FB" w:rsidRDefault="00F44561" w:rsidP="002043FB">
      <w:pPr>
        <w:pStyle w:val="ListParagraph"/>
        <w:ind w:left="0" w:hanging="360"/>
        <w:rPr>
          <w:rFonts w:ascii="Times New Roman" w:hAnsi="Times New Roman"/>
          <w:sz w:val="28"/>
          <w:szCs w:val="28"/>
        </w:rPr>
      </w:pPr>
    </w:p>
    <w:p w:rsidR="00F44561" w:rsidRPr="002043FB" w:rsidRDefault="00F44561" w:rsidP="002043FB">
      <w:pPr>
        <w:pStyle w:val="ListParagraph"/>
        <w:ind w:left="0"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2043FB">
        <w:rPr>
          <w:rFonts w:ascii="Times New Roman" w:hAnsi="Times New Roman"/>
          <w:sz w:val="28"/>
          <w:szCs w:val="28"/>
        </w:rPr>
        <w:t xml:space="preserve"> Когда яйцо сварено «в мешочек»,у него:</w:t>
      </w:r>
    </w:p>
    <w:p w:rsidR="00F44561" w:rsidRPr="002043FB" w:rsidRDefault="00F44561" w:rsidP="002043FB">
      <w:pPr>
        <w:pStyle w:val="ListParagraph"/>
        <w:ind w:left="0"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А) крутые желток и белок;                       Б) жидкие желток и белок;</w:t>
      </w:r>
    </w:p>
    <w:p w:rsidR="00F44561" w:rsidRPr="002043FB" w:rsidRDefault="00F44561" w:rsidP="002043FB">
      <w:pPr>
        <w:pStyle w:val="ListParagraph"/>
        <w:spacing w:after="0"/>
        <w:ind w:left="0"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В) жидкий желток, крутой белок;          Г) крутой желток,жидкий белок;</w:t>
      </w:r>
    </w:p>
    <w:p w:rsidR="00F44561" w:rsidRPr="002043FB" w:rsidRDefault="00F44561" w:rsidP="002043FB">
      <w:pPr>
        <w:pStyle w:val="ListParagraph"/>
        <w:spacing w:after="0"/>
        <w:ind w:left="0" w:hanging="360"/>
        <w:rPr>
          <w:rFonts w:ascii="Times New Roman" w:hAnsi="Times New Roman"/>
          <w:sz w:val="28"/>
          <w:szCs w:val="28"/>
        </w:rPr>
      </w:pP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</w:t>
      </w:r>
      <w:r w:rsidRPr="002043F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2043FB">
        <w:rPr>
          <w:rFonts w:ascii="Times New Roman" w:hAnsi="Times New Roman"/>
          <w:sz w:val="28"/>
          <w:szCs w:val="28"/>
        </w:rPr>
        <w:t xml:space="preserve">  Волокна растительного происхождения получают из …..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          А) крапивы;      Б) льна;  В) шерсти;        Г) хлопка.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>.</w:t>
      </w:r>
      <w:r w:rsidRPr="002043FB">
        <w:rPr>
          <w:rFonts w:ascii="Times New Roman" w:hAnsi="Times New Roman"/>
          <w:sz w:val="28"/>
          <w:szCs w:val="28"/>
        </w:rPr>
        <w:t xml:space="preserve">   Долевая  нить при растяжении: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                 А) изменяет свою длину;              Б) не изменяет своей длины.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  <w:r w:rsidRPr="002043FB">
        <w:rPr>
          <w:rFonts w:ascii="Times New Roman" w:hAnsi="Times New Roman"/>
          <w:sz w:val="28"/>
          <w:szCs w:val="28"/>
        </w:rPr>
        <w:t xml:space="preserve">   Процесс получения ткани из нитей путем их переплетения называется: 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                   А) прядением;     Б) ткачеством;         В) отделкой.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</w:p>
    <w:p w:rsidR="00F44561" w:rsidRPr="002043FB" w:rsidRDefault="00F44561" w:rsidP="002043FB">
      <w:pPr>
        <w:spacing w:after="0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</w:t>
      </w:r>
      <w:r w:rsidRPr="002043FB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</w:t>
      </w:r>
      <w:r w:rsidRPr="002043FB">
        <w:rPr>
          <w:rFonts w:ascii="Times New Roman" w:hAnsi="Times New Roman"/>
          <w:sz w:val="28"/>
          <w:szCs w:val="28"/>
        </w:rPr>
        <w:t xml:space="preserve">    Неосыпающийся край ткани называется: </w:t>
      </w:r>
    </w:p>
    <w:p w:rsidR="00F44561" w:rsidRPr="002043FB" w:rsidRDefault="00F44561" w:rsidP="002043FB">
      <w:pPr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                    А) уток;        Б) основа;         В) кромка;        Г) ширина ткани.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 xml:space="preserve"> 7</w:t>
      </w:r>
      <w:r>
        <w:rPr>
          <w:rFonts w:ascii="Times New Roman" w:hAnsi="Times New Roman"/>
          <w:b/>
          <w:sz w:val="28"/>
          <w:szCs w:val="28"/>
        </w:rPr>
        <w:t>.</w:t>
      </w:r>
      <w:r w:rsidRPr="002043FB">
        <w:rPr>
          <w:rFonts w:ascii="Times New Roman" w:hAnsi="Times New Roman"/>
          <w:sz w:val="28"/>
          <w:szCs w:val="28"/>
        </w:rPr>
        <w:t xml:space="preserve"> Кто занимается моделированием одежды?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                  А) швея;      Б) закройщик;      В) художник-модельер;       Г) конструктор;   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</w:t>
      </w:r>
      <w:r w:rsidRPr="002043FB">
        <w:rPr>
          <w:rFonts w:ascii="Times New Roman" w:hAnsi="Times New Roman"/>
          <w:sz w:val="28"/>
          <w:szCs w:val="28"/>
        </w:rPr>
        <w:t xml:space="preserve">  Какой инструмент не относится к инструментам для ручных швейных работ? </w:t>
      </w:r>
    </w:p>
    <w:p w:rsidR="00F44561" w:rsidRPr="002043FB" w:rsidRDefault="00F44561" w:rsidP="002043FB">
      <w:pPr>
        <w:spacing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                  А) игла;          Б) мыло;          В) ножницы;          Г) молоток.  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 xml:space="preserve"> 9</w:t>
      </w:r>
      <w:r>
        <w:rPr>
          <w:rFonts w:ascii="Times New Roman" w:hAnsi="Times New Roman"/>
          <w:b/>
          <w:sz w:val="28"/>
          <w:szCs w:val="28"/>
        </w:rPr>
        <w:t>.</w:t>
      </w:r>
      <w:r w:rsidRPr="002043FB">
        <w:rPr>
          <w:rFonts w:ascii="Times New Roman" w:hAnsi="Times New Roman"/>
          <w:sz w:val="28"/>
          <w:szCs w:val="28"/>
        </w:rPr>
        <w:t xml:space="preserve">  Тамбурный шов используется: </w:t>
      </w:r>
    </w:p>
    <w:p w:rsidR="00F44561" w:rsidRPr="002043FB" w:rsidRDefault="00F44561" w:rsidP="002043FB">
      <w:pPr>
        <w:spacing w:after="0" w:line="240" w:lineRule="auto"/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 xml:space="preserve">             А) для вышивания;    Б) для соединения деталей;      В) для обработки края детали  </w:t>
      </w:r>
    </w:p>
    <w:p w:rsidR="00F44561" w:rsidRPr="002043FB" w:rsidRDefault="00F44561" w:rsidP="002043FB">
      <w:pPr>
        <w:spacing w:after="0"/>
        <w:ind w:hanging="360"/>
        <w:rPr>
          <w:rFonts w:ascii="Times New Roman" w:hAnsi="Times New Roman"/>
          <w:i/>
          <w:sz w:val="28"/>
          <w:szCs w:val="28"/>
        </w:rPr>
      </w:pPr>
    </w:p>
    <w:p w:rsidR="00F44561" w:rsidRPr="002043FB" w:rsidRDefault="00F44561" w:rsidP="002043FB">
      <w:pPr>
        <w:ind w:hanging="360"/>
        <w:rPr>
          <w:rFonts w:ascii="Times New Roman" w:hAnsi="Times New Roman"/>
          <w:i/>
          <w:sz w:val="28"/>
          <w:szCs w:val="28"/>
        </w:rPr>
      </w:pPr>
    </w:p>
    <w:p w:rsidR="00F44561" w:rsidRDefault="00F44561" w:rsidP="002043FB">
      <w:pPr>
        <w:ind w:hanging="360"/>
        <w:rPr>
          <w:rFonts w:ascii="Times New Roman" w:hAnsi="Times New Roman"/>
          <w:b/>
          <w:sz w:val="28"/>
          <w:szCs w:val="28"/>
        </w:rPr>
      </w:pPr>
    </w:p>
    <w:p w:rsidR="00F44561" w:rsidRPr="002043FB" w:rsidRDefault="00F44561" w:rsidP="002043FB">
      <w:pPr>
        <w:ind w:hanging="360"/>
        <w:rPr>
          <w:rFonts w:ascii="Times New Roman" w:hAnsi="Times New Roman"/>
          <w:i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>Творческая работа</w:t>
      </w:r>
      <w:r w:rsidRPr="002043FB">
        <w:rPr>
          <w:rFonts w:ascii="Times New Roman" w:hAnsi="Times New Roman"/>
          <w:i/>
          <w:sz w:val="28"/>
          <w:szCs w:val="28"/>
        </w:rPr>
        <w:t xml:space="preserve"> (11 баллов)</w:t>
      </w:r>
    </w:p>
    <w:p w:rsidR="00F44561" w:rsidRPr="002043FB" w:rsidRDefault="00F44561" w:rsidP="002043FB">
      <w:pPr>
        <w:ind w:hanging="36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Выполнить эскиз школьной формы.</w:t>
      </w:r>
    </w:p>
    <w:p w:rsidR="00F44561" w:rsidRPr="002043FB" w:rsidRDefault="00F44561" w:rsidP="002043FB">
      <w:pPr>
        <w:ind w:hanging="36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2043FB">
        <w:rPr>
          <w:rFonts w:ascii="Times New Roman" w:hAnsi="Times New Roman"/>
          <w:b/>
          <w:sz w:val="28"/>
          <w:szCs w:val="28"/>
        </w:rPr>
        <w:t xml:space="preserve">Практическое задание. </w:t>
      </w:r>
      <w:r w:rsidRPr="002043FB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3</w:t>
      </w:r>
      <w:r w:rsidRPr="002043FB">
        <w:rPr>
          <w:rFonts w:ascii="Times New Roman" w:hAnsi="Times New Roman"/>
          <w:i/>
          <w:sz w:val="28"/>
          <w:szCs w:val="28"/>
        </w:rPr>
        <w:t>0 баллов)</w:t>
      </w:r>
    </w:p>
    <w:p w:rsidR="00F44561" w:rsidRPr="002043FB" w:rsidRDefault="00F44561" w:rsidP="002043FB">
      <w:pPr>
        <w:pStyle w:val="ListParagraph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Выполнить отделочный  тамбурный стежок.</w:t>
      </w:r>
    </w:p>
    <w:p w:rsidR="00F44561" w:rsidRPr="002043FB" w:rsidRDefault="00F44561" w:rsidP="002043FB">
      <w:pPr>
        <w:pStyle w:val="ListParagraph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 w:rsidRPr="002043FB">
        <w:rPr>
          <w:rFonts w:ascii="Times New Roman" w:hAnsi="Times New Roman"/>
          <w:sz w:val="28"/>
          <w:szCs w:val="28"/>
        </w:rPr>
        <w:t>Найти из предлагаемых образцов тканей  лицевую сторону.</w:t>
      </w:r>
    </w:p>
    <w:p w:rsidR="00F44561" w:rsidRDefault="00F44561" w:rsidP="002043FB">
      <w:pPr>
        <w:ind w:hanging="360"/>
        <w:rPr>
          <w:rFonts w:ascii="Times New Roman" w:hAnsi="Times New Roman"/>
          <w:b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 xml:space="preserve"> Проект 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</w:t>
      </w:r>
      <w:r w:rsidRPr="002043FB">
        <w:rPr>
          <w:rFonts w:ascii="Times New Roman" w:hAnsi="Times New Roman"/>
          <w:i/>
          <w:sz w:val="28"/>
          <w:szCs w:val="28"/>
        </w:rPr>
        <w:t xml:space="preserve">50 баллов)  </w:t>
      </w:r>
      <w:r w:rsidRPr="002043FB">
        <w:rPr>
          <w:rFonts w:ascii="Times New Roman" w:hAnsi="Times New Roman"/>
          <w:b/>
          <w:sz w:val="28"/>
          <w:szCs w:val="28"/>
        </w:rPr>
        <w:t xml:space="preserve">       </w:t>
      </w:r>
    </w:p>
    <w:p w:rsidR="00F44561" w:rsidRPr="002043FB" w:rsidRDefault="00F44561" w:rsidP="002043FB">
      <w:pPr>
        <w:ind w:hanging="360"/>
        <w:rPr>
          <w:rFonts w:ascii="Times New Roman" w:hAnsi="Times New Roman"/>
          <w:b/>
          <w:sz w:val="28"/>
          <w:szCs w:val="28"/>
        </w:rPr>
      </w:pPr>
      <w:r w:rsidRPr="002043FB">
        <w:rPr>
          <w:rFonts w:ascii="Times New Roman" w:hAnsi="Times New Roman"/>
          <w:b/>
          <w:sz w:val="28"/>
          <w:szCs w:val="28"/>
        </w:rPr>
        <w:t xml:space="preserve"> Итого 1</w:t>
      </w:r>
      <w:r>
        <w:rPr>
          <w:rFonts w:ascii="Times New Roman" w:hAnsi="Times New Roman"/>
          <w:b/>
          <w:sz w:val="28"/>
          <w:szCs w:val="28"/>
        </w:rPr>
        <w:t>0</w:t>
      </w:r>
      <w:r w:rsidRPr="002043FB">
        <w:rPr>
          <w:rFonts w:ascii="Times New Roman" w:hAnsi="Times New Roman"/>
          <w:b/>
          <w:sz w:val="28"/>
          <w:szCs w:val="28"/>
        </w:rPr>
        <w:t>0 баллов.</w:t>
      </w:r>
      <w:bookmarkStart w:id="0" w:name="_GoBack"/>
      <w:bookmarkEnd w:id="0"/>
    </w:p>
    <w:sectPr w:rsidR="00F44561" w:rsidRPr="002043FB" w:rsidSect="00283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1356F"/>
    <w:multiLevelType w:val="hybridMultilevel"/>
    <w:tmpl w:val="D2104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AFD"/>
    <w:rsid w:val="00013902"/>
    <w:rsid w:val="002043FB"/>
    <w:rsid w:val="0023307E"/>
    <w:rsid w:val="00283328"/>
    <w:rsid w:val="009544FC"/>
    <w:rsid w:val="00A00AFD"/>
    <w:rsid w:val="00C82900"/>
    <w:rsid w:val="00CF6AFD"/>
    <w:rsid w:val="00F4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A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0A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263</Words>
  <Characters>1501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7</cp:revision>
  <dcterms:created xsi:type="dcterms:W3CDTF">2016-09-15T11:37:00Z</dcterms:created>
  <dcterms:modified xsi:type="dcterms:W3CDTF">2020-10-01T10:58:00Z</dcterms:modified>
</cp:coreProperties>
</file>